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Bristol North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Bristol North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Bristol North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Bristol North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Bristol North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Bristol North East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71.4% </w:t>
      </w:r>
      <w:r w:rsidRPr="004747BF">
        <w:rPr>
          <w:rFonts w:ascii="Libre Franklin Light" w:eastAsia="Times New Roman" w:hAnsi="Libre Franklin Light" w:cs="Calibri Light"/>
        </w:rPr>
        <w:t xml:space="preserve">of those respondents classified as PGSI 8+ in Bristol North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Bristol North East is estimated to be </w:t>
      </w:r>
      <w:r w:rsidRPr="00773DF7">
        <w:rPr>
          <w:rFonts w:ascii="Libre Franklin Light" w:eastAsia="Times New Roman" w:hAnsi="Libre Franklin Light" w:cs="Calibri Light"/>
          <w:b/>
          <w:bCs/>
          <w:color w:val="C45911" w:themeColor="accent2" w:themeShade="BF"/>
        </w:rPr>
        <w:t xml:space="preserve">£2,262,289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Bristol North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Bristol North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stol North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Bristol North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stol North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Bristol North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North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stol North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Bristol North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Bristol North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North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Bristol North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Bristol North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Bristol North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£2,262,289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Bristol North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£36,849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£762,057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£54,591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£15,354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£28,149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£1,365,289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£2,262,289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Bristol North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Bristol North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Bristol North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Bristol North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North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North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Bristol North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Bristol North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0247568-EC3E-469F-B455-E2E2109C28F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